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75D5" w:rsidRPr="004E67E9" w:rsidRDefault="00A475D5" w:rsidP="00A475D5">
      <w:pPr>
        <w:suppressAutoHyphens w:val="0"/>
        <w:spacing w:after="0" w:line="256" w:lineRule="auto"/>
        <w:ind w:right="-766"/>
        <w:rPr>
          <w:color w:val="2E74B5"/>
          <w:sz w:val="26"/>
          <w:lang w:val="el-GR"/>
        </w:rPr>
      </w:pPr>
      <w:r>
        <w:rPr>
          <w:color w:val="2E74B5"/>
          <w:sz w:val="26"/>
          <w:lang w:val="el-GR"/>
        </w:rPr>
        <w:t>Υπόδειγμα</w:t>
      </w:r>
      <w:r>
        <w:rPr>
          <w:color w:val="2E74B5"/>
          <w:sz w:val="26"/>
          <w:lang w:val="en-US"/>
        </w:rPr>
        <w:t xml:space="preserve"> </w:t>
      </w:r>
      <w:r>
        <w:rPr>
          <w:color w:val="2E74B5"/>
          <w:sz w:val="26"/>
          <w:lang w:val="el-GR"/>
        </w:rPr>
        <w:t>Πίνακας Συμμόρφωσης ειδών:</w:t>
      </w:r>
    </w:p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A475D5" w:rsidRPr="004E67E9" w:rsidTr="00A44A1E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A475D5" w:rsidRPr="001B282E" w:rsidRDefault="00A475D5" w:rsidP="001B282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ΕΙΔΟΣ </w:t>
            </w:r>
            <w:r w:rsidR="00403D40"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:</w:t>
            </w:r>
            <w:r w:rsidR="00403D40">
              <w:t xml:space="preserve"> </w:t>
            </w:r>
            <w:r w:rsidR="001B282E">
              <w:rPr>
                <w:lang w:val="el-GR"/>
              </w:rPr>
              <w:t>ΜΠΑΤΑΡΙΕΣ</w:t>
            </w:r>
            <w:bookmarkStart w:id="0" w:name="_GoBack"/>
            <w:bookmarkEnd w:id="0"/>
          </w:p>
        </w:tc>
      </w:tr>
      <w:tr w:rsidR="00A475D5" w:rsidRPr="004E67E9" w:rsidTr="00A44A1E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A475D5" w:rsidRPr="004E67E9" w:rsidTr="00A44A1E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A475D5" w:rsidRPr="004E67E9" w:rsidTr="00A44A1E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4E67E9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4E67E9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4E67E9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4E67E9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A475D5" w:rsidRPr="004E67E9" w:rsidTr="00A44A1E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1B282E" w:rsidRPr="001B282E" w:rsidRDefault="001B282E" w:rsidP="001B282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1B282E">
              <w:rPr>
                <w:rFonts w:ascii="Tahoma" w:hAnsi="Tahoma" w:cs="Tahoma"/>
                <w:color w:val="000000"/>
                <w:sz w:val="18"/>
                <w:szCs w:val="18"/>
                <w:lang w:eastAsia="el-GR"/>
              </w:rPr>
              <w:t>Αλκ</w:t>
            </w:r>
            <w:proofErr w:type="spellEnd"/>
            <w:r w:rsidRPr="001B282E">
              <w:rPr>
                <w:rFonts w:ascii="Tahoma" w:hAnsi="Tahoma" w:cs="Tahoma"/>
                <w:color w:val="000000"/>
                <w:sz w:val="18"/>
                <w:szCs w:val="18"/>
                <w:lang w:eastAsia="el-GR"/>
              </w:rPr>
              <w:t>αλικες Μπατα</w:t>
            </w:r>
            <w:proofErr w:type="spellStart"/>
            <w:r w:rsidRPr="001B282E">
              <w:rPr>
                <w:rFonts w:ascii="Tahoma" w:hAnsi="Tahoma" w:cs="Tahoma"/>
                <w:color w:val="000000"/>
                <w:sz w:val="18"/>
                <w:szCs w:val="18"/>
                <w:lang w:eastAsia="el-GR"/>
              </w:rPr>
              <w:t>ρίες</w:t>
            </w:r>
            <w:proofErr w:type="spellEnd"/>
            <w:r w:rsidRPr="001B282E">
              <w:rPr>
                <w:rFonts w:ascii="Tahoma" w:hAnsi="Tahoma" w:cs="Tahoma"/>
                <w:color w:val="000000"/>
                <w:sz w:val="18"/>
                <w:szCs w:val="18"/>
                <w:lang w:eastAsia="el-GR"/>
              </w:rPr>
              <w:t xml:space="preserve"> 9V</w:t>
            </w:r>
          </w:p>
          <w:p w:rsidR="00A475D5" w:rsidRPr="00494A28" w:rsidRDefault="00A475D5" w:rsidP="001B282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A475D5" w:rsidRPr="004E67E9" w:rsidTr="00A44A1E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A475D5" w:rsidRPr="004E67E9" w:rsidRDefault="00403D40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sz w:val="18"/>
                <w:szCs w:val="18"/>
                <w:lang w:val="el-GR" w:eastAsia="el-GR"/>
              </w:rPr>
              <w:t>2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A5FD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A475D5" w:rsidRPr="00403D40" w:rsidRDefault="00403D40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n-US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n-US" w:eastAsia="el-GR"/>
              </w:rPr>
              <w:t>4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:rsidR="00A475D5" w:rsidRPr="004E67E9" w:rsidRDefault="00A475D5" w:rsidP="00A475D5">
      <w:pPr>
        <w:spacing w:after="80" w:line="256" w:lineRule="auto"/>
        <w:jc w:val="left"/>
        <w:rPr>
          <w:lang w:val="el-GR"/>
        </w:rPr>
      </w:pPr>
      <w:r w:rsidRPr="004E67E9">
        <w:rPr>
          <w:rFonts w:ascii="Times New Roman" w:hAnsi="Times New Roman" w:cs="Times New Roman"/>
          <w:lang w:val="el-GR"/>
        </w:rPr>
        <w:t xml:space="preserve"> </w:t>
      </w:r>
    </w:p>
    <w:p w:rsidR="00A475D5" w:rsidRPr="00F019A2" w:rsidRDefault="00A475D5" w:rsidP="00A475D5">
      <w:pPr>
        <w:spacing w:after="80" w:line="259" w:lineRule="auto"/>
        <w:jc w:val="left"/>
        <w:rPr>
          <w:rFonts w:ascii="Tahoma" w:hAnsi="Tahoma" w:cs="Tahoma"/>
          <w:sz w:val="16"/>
          <w:szCs w:val="16"/>
          <w:lang w:val="el-GR"/>
        </w:rPr>
      </w:pPr>
    </w:p>
    <w:p w:rsidR="000D5C34" w:rsidRPr="00E337FD" w:rsidRDefault="000D5C34">
      <w:pPr>
        <w:rPr>
          <w:lang w:val="el-GR"/>
        </w:rPr>
      </w:pPr>
    </w:p>
    <w:sectPr w:rsidR="000D5C34" w:rsidRPr="00E337FD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62D"/>
    <w:rsid w:val="000D5C34"/>
    <w:rsid w:val="001B282E"/>
    <w:rsid w:val="001F428E"/>
    <w:rsid w:val="0028262D"/>
    <w:rsid w:val="00403D40"/>
    <w:rsid w:val="00494A28"/>
    <w:rsid w:val="007735E4"/>
    <w:rsid w:val="00953059"/>
    <w:rsid w:val="00A475D5"/>
    <w:rsid w:val="00E337FD"/>
    <w:rsid w:val="00E60EE2"/>
    <w:rsid w:val="00EA1C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14AD47"/>
  <w15:chartTrackingRefBased/>
  <w15:docId w15:val="{AF058832-9109-407F-8703-690C595E8B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75D5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981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0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E80E687F</Template>
  <TotalTime>0</TotalTime>
  <Pages>1</Pages>
  <Words>36</Words>
  <Characters>199</Characters>
  <Application>Microsoft Office Word</Application>
  <DocSecurity>0</DocSecurity>
  <Lines>1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CHATZIGIANNIS KONSTANTINOS</cp:lastModifiedBy>
  <cp:revision>2</cp:revision>
  <dcterms:created xsi:type="dcterms:W3CDTF">2025-12-10T09:48:00Z</dcterms:created>
  <dcterms:modified xsi:type="dcterms:W3CDTF">2025-12-10T09:48:00Z</dcterms:modified>
</cp:coreProperties>
</file>